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0F5EC4">
        <w:rPr>
          <w:rFonts w:cs="Arial"/>
          <w:b/>
          <w:caps/>
          <w:sz w:val="28"/>
          <w:szCs w:val="28"/>
        </w:rPr>
        <w:t>1598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B03944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B03944">
              <w:rPr>
                <w:rFonts w:cs="Arial"/>
                <w:sz w:val="20"/>
                <w:szCs w:val="20"/>
              </w:rPr>
              <w:t>Capina e limpeza em toda a extensão do Bairro Portal Alvorada.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B03944" w:rsidRPr="00B03944" w:rsidRDefault="003A77BE" w:rsidP="00B0394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</w:t>
      </w:r>
      <w:r w:rsidR="00B03944" w:rsidRPr="00B03944">
        <w:rPr>
          <w:rFonts w:cs="Arial"/>
        </w:rPr>
        <w:t xml:space="preserve">Excelentíssimo Senhor Prefeito Municipal de Jacareí, Izaías José de Santana, para que sejam tomadas as providências cabíveis, para que façam a capina e limpeza em toda extensão do </w:t>
      </w:r>
      <w:r w:rsidR="00B03944">
        <w:rPr>
          <w:rFonts w:cs="Arial"/>
        </w:rPr>
        <w:t xml:space="preserve">Bairro </w:t>
      </w:r>
      <w:r w:rsidR="00B03944" w:rsidRPr="00B03944">
        <w:rPr>
          <w:rFonts w:cs="Arial"/>
        </w:rPr>
        <w:t>Portal Alvorada.</w:t>
      </w:r>
    </w:p>
    <w:p w:rsidR="00F22FC9" w:rsidRDefault="00B03944" w:rsidP="00B0394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03944">
        <w:rPr>
          <w:rFonts w:cs="Arial"/>
        </w:rPr>
        <w:t>Conforme relatos de munícipes, as calçadas e canteiros estão tomados de mato alto, colaborando para o surgimento de insetos e animais peçonhentos.</w:t>
      </w:r>
      <w:r w:rsidR="00691975">
        <w:rPr>
          <w:rFonts w:cs="Arial"/>
        </w:rPr>
        <w:t xml:space="preserve"> 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B03944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B03944">
        <w:rPr>
          <w:rFonts w:cs="Arial"/>
        </w:rPr>
        <w:t>2 de junho de 2021.</w:t>
      </w:r>
    </w:p>
    <w:p w:rsidR="00B03944" w:rsidRDefault="00B03944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03944" w:rsidRDefault="00B03944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03944" w:rsidRPr="005D429C" w:rsidRDefault="00B03944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B03944" w:rsidRDefault="00B03944" w:rsidP="000F7BF6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PSDB</w:t>
      </w:r>
    </w:p>
    <w:p w:rsidR="00B03944" w:rsidRDefault="00B03944" w:rsidP="000F7BF6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Vice-Presidente</w:t>
      </w:r>
      <w:bookmarkStart w:id="0" w:name="_GoBack"/>
      <w:bookmarkEnd w:id="0"/>
    </w:p>
    <w:sectPr w:rsidR="00B0394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999" w:rsidRDefault="00B81999">
      <w:r>
        <w:separator/>
      </w:r>
    </w:p>
  </w:endnote>
  <w:endnote w:type="continuationSeparator" w:id="0">
    <w:p w:rsidR="00B81999" w:rsidRDefault="00B81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999" w:rsidRDefault="00B81999">
      <w:r>
        <w:separator/>
      </w:r>
    </w:p>
  </w:footnote>
  <w:footnote w:type="continuationSeparator" w:id="0">
    <w:p w:rsidR="00B81999" w:rsidRDefault="00B819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A1391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5EC4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A1391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3944"/>
    <w:rsid w:val="00B06B4B"/>
    <w:rsid w:val="00B10E9F"/>
    <w:rsid w:val="00B217B8"/>
    <w:rsid w:val="00B34959"/>
    <w:rsid w:val="00B57E0F"/>
    <w:rsid w:val="00B67EB4"/>
    <w:rsid w:val="00B75CEF"/>
    <w:rsid w:val="00B81999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92BEF-FF34-47B9-8A2D-331E109D7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100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2021-05-31T16:39:00Z</cp:lastPrinted>
  <dcterms:created xsi:type="dcterms:W3CDTF">2021-05-31T16:39:00Z</dcterms:created>
  <dcterms:modified xsi:type="dcterms:W3CDTF">2021-05-31T16:39:00Z</dcterms:modified>
</cp:coreProperties>
</file>